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36C91" w14:textId="3EC4411D" w:rsidR="006B2F86" w:rsidRDefault="00153B3F" w:rsidP="00E71FC3">
      <w:pPr>
        <w:pStyle w:val="NoSpacing"/>
      </w:pPr>
      <w:r>
        <w:rPr>
          <w:u w:val="single"/>
        </w:rPr>
        <w:t>Robert PATCHETT</w:t>
      </w:r>
      <w:r>
        <w:t xml:space="preserve">   </w:t>
      </w:r>
      <w:proofErr w:type="gramStart"/>
      <w:r>
        <w:t xml:space="preserve">   (</w:t>
      </w:r>
      <w:proofErr w:type="gramEnd"/>
      <w:r>
        <w:t>fl.1423-1442)</w:t>
      </w:r>
    </w:p>
    <w:p w14:paraId="0A02BC59" w14:textId="3B532E8C" w:rsidR="00153B3F" w:rsidRDefault="00153B3F" w:rsidP="00E71FC3">
      <w:pPr>
        <w:pStyle w:val="NoSpacing"/>
      </w:pPr>
      <w:r>
        <w:t>Vicar of All Saints’ Church, Tilney, Norfolk.</w:t>
      </w:r>
    </w:p>
    <w:p w14:paraId="012D7E44" w14:textId="49519C2B" w:rsidR="00153B3F" w:rsidRDefault="00153B3F" w:rsidP="00E71FC3">
      <w:pPr>
        <w:pStyle w:val="NoSpacing"/>
      </w:pPr>
    </w:p>
    <w:p w14:paraId="5AE0F091" w14:textId="0279D2E8" w:rsidR="00153B3F" w:rsidRDefault="00153B3F" w:rsidP="00E71FC3">
      <w:pPr>
        <w:pStyle w:val="NoSpacing"/>
      </w:pPr>
    </w:p>
    <w:p w14:paraId="169CB4CC" w14:textId="64BCC1F0" w:rsidR="00153B3F" w:rsidRDefault="00153B3F" w:rsidP="00E71FC3">
      <w:pPr>
        <w:pStyle w:val="NoSpacing"/>
      </w:pPr>
      <w:r>
        <w:t xml:space="preserve">       1423-42</w:t>
      </w:r>
      <w:r>
        <w:tab/>
        <w:t>At some point in this period he was Vicar.</w:t>
      </w:r>
    </w:p>
    <w:p w14:paraId="3868FAEA" w14:textId="6C3AD717" w:rsidR="00153B3F" w:rsidRDefault="00153B3F" w:rsidP="00153B3F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Tilney',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72-84.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http://www.british-history.ac.uk/topographical-hist-norfolk/vol9/pp72-84 [accessed 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)</w:t>
      </w:r>
      <w:proofErr w:type="gramEnd"/>
    </w:p>
    <w:p w14:paraId="232984A2" w14:textId="0AD1F7FF" w:rsidR="00153B3F" w:rsidRDefault="00153B3F" w:rsidP="00153B3F">
      <w:pPr>
        <w:pStyle w:val="NoSpacing"/>
        <w:rPr>
          <w:color w:val="333333"/>
          <w:shd w:val="clear" w:color="auto" w:fill="FFFFFF"/>
        </w:rPr>
      </w:pPr>
    </w:p>
    <w:p w14:paraId="3423AD81" w14:textId="57C40CB9" w:rsidR="00153B3F" w:rsidRDefault="00153B3F" w:rsidP="00153B3F">
      <w:pPr>
        <w:pStyle w:val="NoSpacing"/>
        <w:rPr>
          <w:color w:val="333333"/>
          <w:shd w:val="clear" w:color="auto" w:fill="FFFFFF"/>
        </w:rPr>
      </w:pPr>
    </w:p>
    <w:p w14:paraId="1728ED67" w14:textId="7FAB7B6A" w:rsidR="00153B3F" w:rsidRPr="00153B3F" w:rsidRDefault="00153B3F" w:rsidP="00153B3F">
      <w:pPr>
        <w:pStyle w:val="NoSpacing"/>
      </w:pPr>
      <w:r>
        <w:rPr>
          <w:color w:val="333333"/>
          <w:shd w:val="clear" w:color="auto" w:fill="FFFFFF"/>
        </w:rPr>
        <w:t>1 May 2019</w:t>
      </w:r>
      <w:bookmarkStart w:id="0" w:name="_GoBack"/>
      <w:bookmarkEnd w:id="0"/>
    </w:p>
    <w:sectPr w:rsidR="00153B3F" w:rsidRPr="00153B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BD656" w14:textId="77777777" w:rsidR="00153B3F" w:rsidRDefault="00153B3F" w:rsidP="00E71FC3">
      <w:pPr>
        <w:spacing w:after="0" w:line="240" w:lineRule="auto"/>
      </w:pPr>
      <w:r>
        <w:separator/>
      </w:r>
    </w:p>
  </w:endnote>
  <w:endnote w:type="continuationSeparator" w:id="0">
    <w:p w14:paraId="4B3381EB" w14:textId="77777777" w:rsidR="00153B3F" w:rsidRDefault="00153B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F7D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8BF6E" w14:textId="77777777" w:rsidR="00153B3F" w:rsidRDefault="00153B3F" w:rsidP="00E71FC3">
      <w:pPr>
        <w:spacing w:after="0" w:line="240" w:lineRule="auto"/>
      </w:pPr>
      <w:r>
        <w:separator/>
      </w:r>
    </w:p>
  </w:footnote>
  <w:footnote w:type="continuationSeparator" w:id="0">
    <w:p w14:paraId="2D776972" w14:textId="77777777" w:rsidR="00153B3F" w:rsidRDefault="00153B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B3F"/>
    <w:rsid w:val="00153B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CE83E"/>
  <w15:chartTrackingRefBased/>
  <w15:docId w15:val="{DA6A4155-945B-4D64-B3DD-49D50913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53B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2019-05-01T20:14:00Z</dcterms:created>
  <dcterms:modified xsi:type="dcterms:W3CDTF">2019-05-01T20:18:00Z</dcterms:modified>
</cp:coreProperties>
</file>